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7C0E7" w14:textId="77777777" w:rsidR="009C50CE" w:rsidRDefault="009C50CE" w:rsidP="009C50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HORNE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D703942" w14:textId="77777777" w:rsidR="009C50CE" w:rsidRDefault="009C50CE" w:rsidP="009C50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Butcher.</w:t>
      </w:r>
    </w:p>
    <w:p w14:paraId="75515C8F" w14:textId="77777777" w:rsidR="009C50CE" w:rsidRDefault="009C50CE" w:rsidP="009C50CE">
      <w:pPr>
        <w:rPr>
          <w:rFonts w:ascii="Times New Roman" w:hAnsi="Times New Roman" w:cs="Times New Roman"/>
        </w:rPr>
      </w:pPr>
    </w:p>
    <w:p w14:paraId="4D58D402" w14:textId="77777777" w:rsidR="009C50CE" w:rsidRDefault="009C50CE" w:rsidP="009C50CE">
      <w:pPr>
        <w:rPr>
          <w:rFonts w:ascii="Times New Roman" w:hAnsi="Times New Roman" w:cs="Times New Roman"/>
        </w:rPr>
      </w:pPr>
    </w:p>
    <w:p w14:paraId="63CA2685" w14:textId="77777777" w:rsidR="009C50CE" w:rsidRDefault="009C50CE" w:rsidP="009C50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Potter(q.v.) brought a plaint of debt against him and John </w:t>
      </w:r>
      <w:proofErr w:type="spellStart"/>
      <w:r>
        <w:rPr>
          <w:rFonts w:ascii="Times New Roman" w:hAnsi="Times New Roman" w:cs="Times New Roman"/>
        </w:rPr>
        <w:t>Reymond</w:t>
      </w:r>
      <w:proofErr w:type="spellEnd"/>
    </w:p>
    <w:p w14:paraId="5D349554" w14:textId="77777777" w:rsidR="009C50CE" w:rsidRDefault="009C50CE" w:rsidP="009C50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Frankton, Warwickshire(q.v.).</w:t>
      </w:r>
    </w:p>
    <w:p w14:paraId="4551AFA0" w14:textId="77777777" w:rsidR="009C50CE" w:rsidRDefault="009C50CE" w:rsidP="009C50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9CB6D7B" w14:textId="77777777" w:rsidR="009C50CE" w:rsidRDefault="009C50CE" w:rsidP="009C50CE">
      <w:pPr>
        <w:rPr>
          <w:rFonts w:ascii="Times New Roman" w:hAnsi="Times New Roman" w:cs="Times New Roman"/>
        </w:rPr>
      </w:pPr>
    </w:p>
    <w:p w14:paraId="3C33F827" w14:textId="77777777" w:rsidR="009C50CE" w:rsidRDefault="009C50CE" w:rsidP="009C50CE">
      <w:pPr>
        <w:rPr>
          <w:rFonts w:ascii="Times New Roman" w:hAnsi="Times New Roman" w:cs="Times New Roman"/>
        </w:rPr>
      </w:pPr>
    </w:p>
    <w:p w14:paraId="30C3BC4C" w14:textId="77777777" w:rsidR="009C50CE" w:rsidRDefault="009C50CE" w:rsidP="009C50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October 2018</w:t>
      </w:r>
    </w:p>
    <w:p w14:paraId="3B3A632F" w14:textId="77777777" w:rsidR="006B2F86" w:rsidRPr="00E71FC3" w:rsidRDefault="009C50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C3427" w14:textId="77777777" w:rsidR="009C50CE" w:rsidRDefault="009C50CE" w:rsidP="00E71FC3">
      <w:r>
        <w:separator/>
      </w:r>
    </w:p>
  </w:endnote>
  <w:endnote w:type="continuationSeparator" w:id="0">
    <w:p w14:paraId="2A934018" w14:textId="77777777" w:rsidR="009C50CE" w:rsidRDefault="009C50C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E41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BE5BB" w14:textId="77777777" w:rsidR="009C50CE" w:rsidRDefault="009C50CE" w:rsidP="00E71FC3">
      <w:r>
        <w:separator/>
      </w:r>
    </w:p>
  </w:footnote>
  <w:footnote w:type="continuationSeparator" w:id="0">
    <w:p w14:paraId="718E2946" w14:textId="77777777" w:rsidR="009C50CE" w:rsidRDefault="009C50C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0CE"/>
    <w:rsid w:val="001A7C09"/>
    <w:rsid w:val="00577BD5"/>
    <w:rsid w:val="00656CBA"/>
    <w:rsid w:val="006A1F77"/>
    <w:rsid w:val="00733BE7"/>
    <w:rsid w:val="009C50C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36A9D"/>
  <w15:chartTrackingRefBased/>
  <w15:docId w15:val="{0ABC37C0-C1EA-4424-B651-E480689E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50C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C50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2018-11-08T22:45:00Z</dcterms:created>
  <dcterms:modified xsi:type="dcterms:W3CDTF">2018-11-08T22:45:00Z</dcterms:modified>
</cp:coreProperties>
</file>